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45784E4D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931CF2">
        <w:rPr>
          <w:b/>
          <w:color w:val="FF5200" w:themeColor="accent2"/>
          <w:sz w:val="36"/>
          <w:szCs w:val="36"/>
        </w:rPr>
        <w:t>„</w:t>
      </w:r>
      <w:r w:rsidR="00931CF2" w:rsidRPr="00931CF2">
        <w:rPr>
          <w:b/>
          <w:color w:val="FF5200" w:themeColor="accent2"/>
          <w:sz w:val="36"/>
          <w:szCs w:val="36"/>
        </w:rPr>
        <w:t>Dodávka olejů, maziv a dalších produktů</w:t>
      </w:r>
      <w:r w:rsidRPr="00931CF2">
        <w:rPr>
          <w:b/>
          <w:color w:val="FF5200" w:themeColor="accent2"/>
          <w:sz w:val="36"/>
          <w:szCs w:val="36"/>
        </w:rPr>
        <w:t xml:space="preserve">“ </w:t>
      </w:r>
      <w:r w:rsidRPr="0085653D">
        <w:rPr>
          <w:b/>
          <w:color w:val="FF5200" w:themeColor="accent2"/>
          <w:sz w:val="36"/>
          <w:szCs w:val="36"/>
        </w:rPr>
        <w:t xml:space="preserve">vedené pod </w:t>
      </w:r>
      <w:r w:rsidRPr="0085653D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85653D" w:rsidRPr="0085653D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126099/2026-SŽ-GŘ-O15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64E5AAB" w14:textId="44D4BD63" w:rsidR="00E84287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6035043" w:history="1">
            <w:r w:rsidR="00E84287" w:rsidRPr="009E6BCC">
              <w:rPr>
                <w:rStyle w:val="Hypertextovodkaz"/>
              </w:rPr>
              <w:t>Kapitola č. 1 Všeobecné informace o dodavateli</w:t>
            </w:r>
            <w:r w:rsidR="00E84287">
              <w:rPr>
                <w:noProof/>
                <w:webHidden/>
              </w:rPr>
              <w:tab/>
            </w:r>
            <w:r w:rsidR="00E84287">
              <w:rPr>
                <w:noProof/>
                <w:webHidden/>
              </w:rPr>
              <w:fldChar w:fldCharType="begin"/>
            </w:r>
            <w:r w:rsidR="00E84287">
              <w:rPr>
                <w:noProof/>
                <w:webHidden/>
              </w:rPr>
              <w:instrText xml:space="preserve"> PAGEREF _Toc236035043 \h </w:instrText>
            </w:r>
            <w:r w:rsidR="00E84287">
              <w:rPr>
                <w:noProof/>
                <w:webHidden/>
              </w:rPr>
            </w:r>
            <w:r w:rsidR="00E84287"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2</w:t>
            </w:r>
            <w:r w:rsidR="00E84287">
              <w:rPr>
                <w:noProof/>
                <w:webHidden/>
              </w:rPr>
              <w:fldChar w:fldCharType="end"/>
            </w:r>
          </w:hyperlink>
        </w:p>
        <w:p w14:paraId="16F945BD" w14:textId="6E73F0EB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44" w:history="1">
            <w:r w:rsidRPr="009E6BCC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5218C" w14:textId="00879817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45" w:history="1">
            <w:r w:rsidRPr="009E6BCC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4F96A" w14:textId="3FEF2BD1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46" w:history="1">
            <w:r w:rsidRPr="009E6BCC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B10D3C" w14:textId="488911A9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47" w:history="1">
            <w:r w:rsidR="004C2399" w:rsidRPr="009E6BCC">
              <w:rPr>
                <w:rStyle w:val="Hypertextovodkaz"/>
              </w:rPr>
              <w:t xml:space="preserve">Kapitola </w:t>
            </w:r>
            <w:r w:rsidR="004C2399">
              <w:rPr>
                <w:rStyle w:val="Hypertextovodkaz"/>
              </w:rPr>
              <w:t>č</w:t>
            </w:r>
            <w:r w:rsidR="004C2399" w:rsidRPr="009E6BCC">
              <w:rPr>
                <w:rStyle w:val="Hypertextovodkaz"/>
              </w:rPr>
              <w:t>. 5 Neobsazeno</w:t>
            </w:r>
            <w:r w:rsidR="004C23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57358" w14:textId="78FE083F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48" w:history="1">
            <w:r w:rsidR="004C2399" w:rsidRPr="009E6BCC">
              <w:rPr>
                <w:rStyle w:val="Hypertextovodkaz"/>
              </w:rPr>
              <w:t xml:space="preserve">Kapitola </w:t>
            </w:r>
            <w:r w:rsidR="004C2399">
              <w:rPr>
                <w:rStyle w:val="Hypertextovodkaz"/>
              </w:rPr>
              <w:t>č</w:t>
            </w:r>
            <w:r w:rsidR="004C2399" w:rsidRPr="009E6BCC">
              <w:rPr>
                <w:rStyle w:val="Hypertextovodkaz"/>
              </w:rPr>
              <w:t>. 6 Neobsazeno</w:t>
            </w:r>
            <w:r w:rsidR="004C23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6A174" w14:textId="4A95F650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49" w:history="1">
            <w:r w:rsidR="004C2399" w:rsidRPr="009E6BCC">
              <w:rPr>
                <w:rStyle w:val="Hypertextovodkaz"/>
              </w:rPr>
              <w:t xml:space="preserve">Kapitola </w:t>
            </w:r>
            <w:r w:rsidR="004C2399">
              <w:rPr>
                <w:rStyle w:val="Hypertextovodkaz"/>
              </w:rPr>
              <w:t>č</w:t>
            </w:r>
            <w:r w:rsidR="004C2399" w:rsidRPr="009E6BCC">
              <w:rPr>
                <w:rStyle w:val="Hypertextovodkaz"/>
              </w:rPr>
              <w:t>. 7 Neobsazeno</w:t>
            </w:r>
            <w:r w:rsidR="004C23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CB89B" w14:textId="71CB854E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50" w:history="1">
            <w:r w:rsidR="004C2399" w:rsidRPr="009E6BCC">
              <w:rPr>
                <w:rStyle w:val="Hypertextovodkaz"/>
              </w:rPr>
              <w:t xml:space="preserve">Kapitola </w:t>
            </w:r>
            <w:r w:rsidR="004C2399">
              <w:rPr>
                <w:rStyle w:val="Hypertextovodkaz"/>
              </w:rPr>
              <w:t>č</w:t>
            </w:r>
            <w:r w:rsidR="004C2399" w:rsidRPr="009E6BCC">
              <w:rPr>
                <w:rStyle w:val="Hypertextovodkaz"/>
              </w:rPr>
              <w:t>. 8 Neobsazeno</w:t>
            </w:r>
            <w:r w:rsidR="004C23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2E780" w14:textId="638527FA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51" w:history="1">
            <w:r w:rsidR="004C2399" w:rsidRPr="009E6BCC">
              <w:rPr>
                <w:rStyle w:val="Hypertextovodkaz"/>
              </w:rPr>
              <w:t xml:space="preserve">Kapitola </w:t>
            </w:r>
            <w:r w:rsidR="004C2399">
              <w:rPr>
                <w:rStyle w:val="Hypertextovodkaz"/>
              </w:rPr>
              <w:t>č</w:t>
            </w:r>
            <w:r w:rsidR="004C2399" w:rsidRPr="009E6BCC">
              <w:rPr>
                <w:rStyle w:val="Hypertextovodkaz"/>
              </w:rPr>
              <w:t xml:space="preserve">. 9 Seznam </w:t>
            </w:r>
            <w:r w:rsidR="004C2399">
              <w:rPr>
                <w:rStyle w:val="Hypertextovodkaz"/>
              </w:rPr>
              <w:t>j</w:t>
            </w:r>
            <w:r w:rsidR="004C2399" w:rsidRPr="009E6BCC">
              <w:rPr>
                <w:rStyle w:val="Hypertextovodkaz"/>
              </w:rPr>
              <w:t xml:space="preserve">iných </w:t>
            </w:r>
            <w:r w:rsidR="004C2399">
              <w:rPr>
                <w:rStyle w:val="Hypertextovodkaz"/>
              </w:rPr>
              <w:t>o</w:t>
            </w:r>
            <w:r w:rsidR="004C2399" w:rsidRPr="009E6BCC">
              <w:rPr>
                <w:rStyle w:val="Hypertextovodkaz"/>
              </w:rPr>
              <w:t xml:space="preserve">sob </w:t>
            </w:r>
            <w:r w:rsidR="004C2399">
              <w:rPr>
                <w:rStyle w:val="Hypertextovodkaz"/>
              </w:rPr>
              <w:t>k</w:t>
            </w:r>
            <w:r w:rsidR="004C2399" w:rsidRPr="009E6BCC">
              <w:rPr>
                <w:rStyle w:val="Hypertextovodkaz"/>
              </w:rPr>
              <w:t xml:space="preserve"> </w:t>
            </w:r>
            <w:r w:rsidR="004C2399">
              <w:rPr>
                <w:rStyle w:val="Hypertextovodkaz"/>
              </w:rPr>
              <w:t>p</w:t>
            </w:r>
            <w:r w:rsidR="004C2399" w:rsidRPr="009E6BCC">
              <w:rPr>
                <w:rStyle w:val="Hypertextovodkaz"/>
              </w:rPr>
              <w:t xml:space="preserve">rokázání </w:t>
            </w:r>
            <w:r w:rsidR="004C2399">
              <w:rPr>
                <w:rStyle w:val="Hypertextovodkaz"/>
              </w:rPr>
              <w:t>k</w:t>
            </w:r>
            <w:r w:rsidR="004C2399" w:rsidRPr="009E6BCC">
              <w:rPr>
                <w:rStyle w:val="Hypertextovodkaz"/>
              </w:rPr>
              <w:t>Kvalifikace</w:t>
            </w:r>
            <w:r w:rsidR="004C23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8077F" w14:textId="0A8C7EC6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52" w:history="1">
            <w:r w:rsidR="004C2399" w:rsidRPr="009E6BCC">
              <w:rPr>
                <w:rStyle w:val="Hypertextovodkaz"/>
              </w:rPr>
              <w:t xml:space="preserve">Kapitola </w:t>
            </w:r>
            <w:r w:rsidR="004C2399">
              <w:rPr>
                <w:rStyle w:val="Hypertextovodkaz"/>
              </w:rPr>
              <w:t>č</w:t>
            </w:r>
            <w:r w:rsidR="004C2399" w:rsidRPr="009E6BCC">
              <w:rPr>
                <w:rStyle w:val="Hypertextovodkaz"/>
              </w:rPr>
              <w:t>. 10 Neobsazeno</w:t>
            </w:r>
            <w:r w:rsidR="004C23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645F7E" w14:textId="49513D09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53" w:history="1">
            <w:r w:rsidR="004C2399" w:rsidRPr="009E6BCC">
              <w:rPr>
                <w:rStyle w:val="Hypertextovodkaz"/>
              </w:rPr>
              <w:t xml:space="preserve">Kapitola </w:t>
            </w:r>
            <w:r w:rsidR="004C2399">
              <w:rPr>
                <w:rStyle w:val="Hypertextovodkaz"/>
              </w:rPr>
              <w:t>č</w:t>
            </w:r>
            <w:r w:rsidR="004C2399" w:rsidRPr="009E6BCC">
              <w:rPr>
                <w:rStyle w:val="Hypertextovodkaz"/>
              </w:rPr>
              <w:t>. 11 Neobsazeno</w:t>
            </w:r>
            <w:r w:rsidR="004C23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B01BC6" w14:textId="26E2534F" w:rsidR="00E84287" w:rsidRDefault="00E8428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5054" w:history="1">
            <w:r w:rsidR="004C2399" w:rsidRPr="009E6BCC">
              <w:rPr>
                <w:rStyle w:val="Hypertextovodkaz"/>
              </w:rPr>
              <w:t xml:space="preserve">Kapitola </w:t>
            </w:r>
            <w:r w:rsidR="004C2399">
              <w:rPr>
                <w:rStyle w:val="Hypertextovodkaz"/>
              </w:rPr>
              <w:t>č</w:t>
            </w:r>
            <w:r w:rsidR="004C2399" w:rsidRPr="009E6BCC">
              <w:rPr>
                <w:rStyle w:val="Hypertextovodkaz"/>
              </w:rPr>
              <w:t xml:space="preserve">. 12 Čestné </w:t>
            </w:r>
            <w:r w:rsidR="004C2399">
              <w:rPr>
                <w:rStyle w:val="Hypertextovodkaz"/>
              </w:rPr>
              <w:t>p</w:t>
            </w:r>
            <w:r w:rsidR="004C2399" w:rsidRPr="009E6BCC">
              <w:rPr>
                <w:rStyle w:val="Hypertextovodkaz"/>
              </w:rPr>
              <w:t xml:space="preserve">rohlášení </w:t>
            </w:r>
            <w:r w:rsidR="004C2399">
              <w:rPr>
                <w:rStyle w:val="Hypertextovodkaz"/>
              </w:rPr>
              <w:t>v</w:t>
            </w:r>
            <w:r w:rsidR="004C2399" w:rsidRPr="009E6BCC">
              <w:rPr>
                <w:rStyle w:val="Hypertextovodkaz"/>
              </w:rPr>
              <w:t xml:space="preserve">e </w:t>
            </w:r>
            <w:r w:rsidR="004C2399">
              <w:rPr>
                <w:rStyle w:val="Hypertextovodkaz"/>
              </w:rPr>
              <w:t>v</w:t>
            </w:r>
            <w:r w:rsidR="004C2399" w:rsidRPr="009E6BCC">
              <w:rPr>
                <w:rStyle w:val="Hypertextovodkaz"/>
              </w:rPr>
              <w:t xml:space="preserve">ztahu </w:t>
            </w:r>
            <w:r w:rsidR="004C2399">
              <w:rPr>
                <w:rStyle w:val="Hypertextovodkaz"/>
              </w:rPr>
              <w:t>k</w:t>
            </w:r>
            <w:r w:rsidR="004C2399" w:rsidRPr="009E6BCC">
              <w:rPr>
                <w:rStyle w:val="Hypertextovodkaz"/>
              </w:rPr>
              <w:t xml:space="preserve"> </w:t>
            </w:r>
            <w:r w:rsidR="004C2399">
              <w:rPr>
                <w:rStyle w:val="Hypertextovodkaz"/>
              </w:rPr>
              <w:t>z</w:t>
            </w:r>
            <w:r w:rsidR="004C2399" w:rsidRPr="009E6BCC">
              <w:rPr>
                <w:rStyle w:val="Hypertextovodkaz"/>
              </w:rPr>
              <w:t xml:space="preserve">ákonu </w:t>
            </w:r>
            <w:r w:rsidR="004C2399">
              <w:rPr>
                <w:rStyle w:val="Hypertextovodkaz"/>
              </w:rPr>
              <w:t>o</w:t>
            </w:r>
            <w:r w:rsidR="004C2399" w:rsidRPr="009E6BCC">
              <w:rPr>
                <w:rStyle w:val="Hypertextovodkaz"/>
              </w:rPr>
              <w:t xml:space="preserve"> </w:t>
            </w:r>
            <w:r w:rsidR="004C2399">
              <w:rPr>
                <w:rStyle w:val="Hypertextovodkaz"/>
              </w:rPr>
              <w:t>r</w:t>
            </w:r>
            <w:r w:rsidR="004C2399" w:rsidRPr="009E6BCC">
              <w:rPr>
                <w:rStyle w:val="Hypertextovodkaz"/>
              </w:rPr>
              <w:t xml:space="preserve">egistru </w:t>
            </w:r>
            <w:r w:rsidR="004C2399">
              <w:rPr>
                <w:rStyle w:val="Hypertextovodkaz"/>
              </w:rPr>
              <w:t>s</w:t>
            </w:r>
            <w:r w:rsidR="004C2399" w:rsidRPr="009E6BCC">
              <w:rPr>
                <w:rStyle w:val="Hypertextovodkaz"/>
              </w:rPr>
              <w:t>mluv</w:t>
            </w:r>
            <w:r w:rsidR="004C23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_Toc236035054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239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34263AD8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6035043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6035044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6035045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6035046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2F3D24CA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34162C71" w:rsidR="00D6532E" w:rsidRDefault="00D6532E" w:rsidP="00EF4E96">
      <w:pPr>
        <w:pStyle w:val="Nadpisbezsl1-1"/>
        <w:jc w:val="both"/>
      </w:pPr>
      <w:bookmarkStart w:id="8" w:name="_Toc236035047"/>
      <w:r>
        <w:lastRenderedPageBreak/>
        <w:t xml:space="preserve">kapitola č. </w:t>
      </w:r>
      <w:r w:rsidR="00D84A9C">
        <w:t xml:space="preserve">5 </w:t>
      </w:r>
      <w:r w:rsidR="00931CF2">
        <w:t>NEOBSAZENO</w:t>
      </w:r>
      <w:bookmarkEnd w:id="8"/>
    </w:p>
    <w:p w14:paraId="784D53BB" w14:textId="16322721" w:rsidR="00931CF2" w:rsidRPr="006564BB" w:rsidRDefault="00931CF2" w:rsidP="00EF4E96">
      <w:pPr>
        <w:pStyle w:val="Nadpisbezsl1-1"/>
        <w:jc w:val="both"/>
      </w:pPr>
      <w:bookmarkStart w:id="9" w:name="_Toc236035048"/>
      <w:r>
        <w:t>KAPITOLA Č. 6 nEOBSAZENO</w:t>
      </w:r>
      <w:bookmarkEnd w:id="9"/>
    </w:p>
    <w:p w14:paraId="50873600" w14:textId="6BB30CC5" w:rsidR="0035531B" w:rsidRDefault="00BE7668" w:rsidP="00EF4E96">
      <w:pPr>
        <w:pStyle w:val="Nadpisbezsl1-1"/>
        <w:jc w:val="both"/>
      </w:pPr>
      <w:bookmarkStart w:id="10" w:name="_Toc236035049"/>
      <w:r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931CF2">
        <w:t>NEOBSAZENO</w:t>
      </w:r>
      <w:bookmarkEnd w:id="10"/>
    </w:p>
    <w:p w14:paraId="38288174" w14:textId="4F86F0D3" w:rsidR="00684B0D" w:rsidRDefault="00BE7668" w:rsidP="00E8576A">
      <w:pPr>
        <w:pStyle w:val="Nadpisbezsl1-1"/>
        <w:jc w:val="both"/>
      </w:pPr>
      <w:bookmarkStart w:id="11" w:name="_Toc236035050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36035051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3DC818C2" w14:textId="4E8A6D58" w:rsidR="00931CF2" w:rsidRDefault="00066766" w:rsidP="00E8576A">
      <w:pPr>
        <w:pStyle w:val="Nadpisbezsl1-1"/>
        <w:jc w:val="both"/>
      </w:pPr>
      <w:bookmarkStart w:id="13" w:name="_Toc236035052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3"/>
    </w:p>
    <w:p w14:paraId="01730D20" w14:textId="19DCF91D" w:rsidR="00931CF2" w:rsidRDefault="00931CF2" w:rsidP="00E8576A">
      <w:pPr>
        <w:pStyle w:val="Nadpisbezsl1-1"/>
        <w:jc w:val="both"/>
      </w:pPr>
      <w:bookmarkStart w:id="14" w:name="_Toc236035053"/>
      <w:r>
        <w:t>KAPITOLA Č. 11 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55FB8599" w:rsidR="00D339E2" w:rsidRDefault="00B84CB4" w:rsidP="00D339E2">
      <w:pPr>
        <w:pStyle w:val="Nadpisbezsl1-1"/>
      </w:pPr>
      <w:bookmarkStart w:id="15" w:name="_Toc236035054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1055D2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1055D2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A1627" w14:textId="77777777" w:rsidR="001055D2" w:rsidRDefault="001055D2" w:rsidP="00962258">
      <w:pPr>
        <w:spacing w:after="0" w:line="240" w:lineRule="auto"/>
      </w:pPr>
      <w:r>
        <w:separator/>
      </w:r>
    </w:p>
  </w:endnote>
  <w:endnote w:type="continuationSeparator" w:id="0">
    <w:p w14:paraId="7112A487" w14:textId="77777777" w:rsidR="001055D2" w:rsidRDefault="001055D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F436E" w14:textId="77777777" w:rsidR="001055D2" w:rsidRDefault="001055D2" w:rsidP="00962258">
      <w:pPr>
        <w:spacing w:after="0" w:line="240" w:lineRule="auto"/>
      </w:pPr>
      <w:r>
        <w:separator/>
      </w:r>
    </w:p>
  </w:footnote>
  <w:footnote w:type="continuationSeparator" w:id="0">
    <w:p w14:paraId="3479F78C" w14:textId="77777777" w:rsidR="001055D2" w:rsidRDefault="001055D2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55D2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1D5D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2399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26404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BFD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178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653D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1CF2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287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F7EB6"/>
    <w:rsid w:val="00214E19"/>
    <w:rsid w:val="00215FBE"/>
    <w:rsid w:val="002450A8"/>
    <w:rsid w:val="002479B1"/>
    <w:rsid w:val="00374734"/>
    <w:rsid w:val="00376800"/>
    <w:rsid w:val="0045525D"/>
    <w:rsid w:val="004B48D8"/>
    <w:rsid w:val="004D3350"/>
    <w:rsid w:val="00526404"/>
    <w:rsid w:val="00581789"/>
    <w:rsid w:val="00587BFD"/>
    <w:rsid w:val="00592296"/>
    <w:rsid w:val="006B7641"/>
    <w:rsid w:val="006C6A0E"/>
    <w:rsid w:val="00746B38"/>
    <w:rsid w:val="007C641A"/>
    <w:rsid w:val="007D470A"/>
    <w:rsid w:val="008211BB"/>
    <w:rsid w:val="008B1257"/>
    <w:rsid w:val="00925D65"/>
    <w:rsid w:val="00A54B53"/>
    <w:rsid w:val="00AC4100"/>
    <w:rsid w:val="00BC73A3"/>
    <w:rsid w:val="00C10E03"/>
    <w:rsid w:val="00C74C99"/>
    <w:rsid w:val="00CD0DBE"/>
    <w:rsid w:val="00CF089C"/>
    <w:rsid w:val="00D615FC"/>
    <w:rsid w:val="00E16E5B"/>
    <w:rsid w:val="00E27588"/>
    <w:rsid w:val="00E37202"/>
    <w:rsid w:val="00E6073F"/>
    <w:rsid w:val="00EC22E0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12</TotalTime>
  <Pages>10</Pages>
  <Words>2119</Words>
  <Characters>12507</Characters>
  <Application>Microsoft Office Word</Application>
  <DocSecurity>0</DocSecurity>
  <Lines>104</Lines>
  <Paragraphs>29</Paragraphs>
  <ScaleCrop>false</ScaleCrop>
  <Company>SŽDC s.o.</Company>
  <LinksUpToDate>false</LinksUpToDate>
  <CharactersWithSpaces>14597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Měřínská Aneta</cp:lastModifiedBy>
  <cp:revision>105</cp:revision>
  <cp:lastPrinted>2026-07-27T06:59:00Z</cp:lastPrinted>
  <dcterms:created xsi:type="dcterms:W3CDTF">2025-08-26T09:04:00Z</dcterms:created>
  <dcterms:modified xsi:type="dcterms:W3CDTF">2026-07-27T07:03:00Z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